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2E4517">
        <w:rPr>
          <w:b/>
          <w:sz w:val="28"/>
          <w:szCs w:val="28"/>
        </w:rPr>
        <w:t>4</w:t>
      </w:r>
      <w:r w:rsidRPr="002C20B9">
        <w:rPr>
          <w:b/>
          <w:sz w:val="28"/>
          <w:szCs w:val="28"/>
        </w:rPr>
        <w:t xml:space="preserve"> </w:t>
      </w:r>
      <w:r w:rsidR="007A2D2A">
        <w:rPr>
          <w:b/>
          <w:sz w:val="28"/>
          <w:szCs w:val="28"/>
        </w:rPr>
        <w:t xml:space="preserve">Timed </w:t>
      </w:r>
      <w:r w:rsidRPr="002C20B9">
        <w:rPr>
          <w:b/>
          <w:sz w:val="28"/>
          <w:szCs w:val="28"/>
        </w:rPr>
        <w:t>Writing Task and Rubric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895C86" w:rsidP="002C20B9">
      <w:pPr>
        <w:rPr>
          <w:sz w:val="28"/>
          <w:szCs w:val="28"/>
        </w:rPr>
      </w:pPr>
      <w:r>
        <w:rPr>
          <w:sz w:val="28"/>
          <w:szCs w:val="28"/>
        </w:rPr>
        <w:t>Writers will conduct research using</w:t>
      </w:r>
      <w:r w:rsidR="002C20B9" w:rsidRPr="002C20B9">
        <w:rPr>
          <w:sz w:val="28"/>
          <w:szCs w:val="28"/>
        </w:rPr>
        <w:t xml:space="preserve"> </w:t>
      </w:r>
      <w:r w:rsidR="002E4517">
        <w:rPr>
          <w:sz w:val="28"/>
          <w:szCs w:val="28"/>
        </w:rPr>
        <w:t xml:space="preserve">a variety of </w:t>
      </w:r>
      <w:r>
        <w:rPr>
          <w:sz w:val="28"/>
          <w:szCs w:val="28"/>
        </w:rPr>
        <w:t>nonfiction texts. They will compose a narrative wherein they reveal what has been learned through their research.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 w:rsidR="007A2D2A"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E4517" w:rsidRDefault="002E4517" w:rsidP="002E4517">
      <w:pPr>
        <w:ind w:left="1530"/>
        <w:contextualSpacing/>
        <w:rPr>
          <w:b/>
          <w:sz w:val="28"/>
          <w:szCs w:val="28"/>
        </w:rPr>
      </w:pPr>
      <w:r w:rsidRPr="002E4517">
        <w:rPr>
          <w:sz w:val="28"/>
          <w:szCs w:val="28"/>
        </w:rPr>
        <w:t xml:space="preserve">Produce clear and coherent writing in which the development and organization are appropriate to task, purpose, and </w:t>
      </w:r>
      <w:r>
        <w:rPr>
          <w:sz w:val="28"/>
          <w:szCs w:val="28"/>
        </w:rPr>
        <w:t>audience</w:t>
      </w:r>
      <w:r w:rsidRPr="002E4517">
        <w:rPr>
          <w:sz w:val="28"/>
          <w:szCs w:val="28"/>
        </w:rPr>
        <w:t xml:space="preserve"> </w:t>
      </w:r>
      <w:r w:rsidRPr="002E4517">
        <w:rPr>
          <w:b/>
          <w:sz w:val="28"/>
          <w:szCs w:val="28"/>
        </w:rPr>
        <w:t>(W.4.4)</w:t>
      </w:r>
    </w:p>
    <w:p w:rsidR="007A2D2A" w:rsidRDefault="007A2D2A" w:rsidP="007F46EC">
      <w:pPr>
        <w:contextualSpacing/>
        <w:rPr>
          <w:b/>
          <w:sz w:val="28"/>
          <w:szCs w:val="28"/>
        </w:rPr>
      </w:pPr>
    </w:p>
    <w:p w:rsidR="007A2D2A" w:rsidRDefault="007A2D2A" w:rsidP="002E4517">
      <w:pPr>
        <w:ind w:left="1530"/>
        <w:contextualSpacing/>
        <w:rPr>
          <w:b/>
          <w:sz w:val="28"/>
          <w:szCs w:val="28"/>
        </w:rPr>
      </w:pPr>
      <w:r>
        <w:rPr>
          <w:sz w:val="28"/>
          <w:szCs w:val="28"/>
        </w:rPr>
        <w:t xml:space="preserve">Determine and communicate the main idea of a text and explain how it is supported by key details; summarize the text. </w:t>
      </w:r>
      <w:r w:rsidRPr="007A2D2A">
        <w:rPr>
          <w:b/>
          <w:sz w:val="28"/>
          <w:szCs w:val="28"/>
        </w:rPr>
        <w:t>(RI.4.2)</w:t>
      </w:r>
    </w:p>
    <w:p w:rsidR="007F46EC" w:rsidRDefault="007F46EC" w:rsidP="002E4517">
      <w:pPr>
        <w:ind w:left="1530"/>
        <w:contextualSpacing/>
        <w:rPr>
          <w:b/>
          <w:sz w:val="28"/>
          <w:szCs w:val="28"/>
        </w:rPr>
      </w:pPr>
    </w:p>
    <w:p w:rsidR="007F46EC" w:rsidRPr="007F46EC" w:rsidRDefault="007F46EC" w:rsidP="007F46EC">
      <w:pPr>
        <w:ind w:left="1530"/>
        <w:contextualSpacing/>
        <w:rPr>
          <w:b/>
          <w:sz w:val="28"/>
          <w:szCs w:val="28"/>
        </w:rPr>
      </w:pPr>
      <w:r w:rsidRPr="007F46EC">
        <w:rPr>
          <w:sz w:val="28"/>
          <w:szCs w:val="28"/>
        </w:rPr>
        <w:t>Integrate information from two texts on the same topic in order to write or speak about the subject knowledgeably.</w:t>
      </w:r>
      <w:r w:rsidRPr="007F46EC">
        <w:rPr>
          <w:b/>
          <w:sz w:val="28"/>
          <w:szCs w:val="28"/>
        </w:rPr>
        <w:t xml:space="preserve"> (RI.4.9)</w:t>
      </w:r>
    </w:p>
    <w:p w:rsidR="007F46EC" w:rsidRPr="007A2D2A" w:rsidRDefault="007F46EC" w:rsidP="002E4517">
      <w:pPr>
        <w:ind w:left="1530"/>
        <w:contextualSpacing/>
        <w:rPr>
          <w:sz w:val="28"/>
          <w:szCs w:val="28"/>
        </w:rPr>
      </w:pP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2C20B9" w:rsidRDefault="002C20B9" w:rsidP="007A2D2A">
      <w:pPr>
        <w:ind w:left="1440"/>
        <w:rPr>
          <w:b/>
          <w:sz w:val="24"/>
          <w:szCs w:val="24"/>
        </w:rPr>
      </w:pPr>
    </w:p>
    <w:p w:rsidR="002C20B9" w:rsidRDefault="002C20B9" w:rsidP="002C20B9">
      <w:pPr>
        <w:ind w:left="360"/>
        <w:rPr>
          <w:b/>
          <w:sz w:val="24"/>
          <w:szCs w:val="24"/>
        </w:rPr>
      </w:pPr>
    </w:p>
    <w:p w:rsidR="00895C86" w:rsidRPr="002C20B9" w:rsidRDefault="00895C86" w:rsidP="007A2D2A">
      <w:pPr>
        <w:rPr>
          <w:b/>
          <w:sz w:val="24"/>
          <w:szCs w:val="24"/>
        </w:rPr>
      </w:pPr>
    </w:p>
    <w:p w:rsidR="00DA1B8C" w:rsidRPr="007F46EC" w:rsidRDefault="007F46EC" w:rsidP="007F46EC">
      <w:pPr>
        <w:spacing w:after="0"/>
        <w:jc w:val="center"/>
        <w:rPr>
          <w:b/>
          <w:sz w:val="32"/>
          <w:szCs w:val="32"/>
        </w:rPr>
      </w:pPr>
      <w:r w:rsidRPr="007F46EC">
        <w:rPr>
          <w:b/>
          <w:sz w:val="32"/>
          <w:szCs w:val="32"/>
        </w:rPr>
        <w:lastRenderedPageBreak/>
        <w:t xml:space="preserve">GRADE 4 TIMED WRITING TASK </w:t>
      </w:r>
      <w:proofErr w:type="gramStart"/>
      <w:r w:rsidRPr="007F46EC">
        <w:rPr>
          <w:b/>
          <w:sz w:val="32"/>
          <w:szCs w:val="32"/>
        </w:rPr>
        <w:t>RUBRIC</w:t>
      </w:r>
      <w:proofErr w:type="gramEnd"/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7F46EC" w:rsidRPr="007F46EC" w:rsidRDefault="00B141D6" w:rsidP="007F46EC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895C86" w:rsidRDefault="00895C86" w:rsidP="007F46EC">
            <w:pPr>
              <w:spacing w:after="0" w:line="240" w:lineRule="auto"/>
            </w:pPr>
          </w:p>
          <w:p w:rsidR="007F46EC" w:rsidRPr="007F46EC" w:rsidRDefault="007F46EC" w:rsidP="007F46EC">
            <w:pPr>
              <w:spacing w:after="0" w:line="240" w:lineRule="auto"/>
            </w:pPr>
            <w:r w:rsidRPr="007F46EC">
              <w:t xml:space="preserve">My </w:t>
            </w:r>
            <w:r w:rsidRPr="007F46EC">
              <w:rPr>
                <w:b/>
              </w:rPr>
              <w:t>SUMMARY</w:t>
            </w:r>
            <w:r w:rsidRPr="007F46EC">
              <w:t xml:space="preserve"> is </w:t>
            </w:r>
            <w:r w:rsidR="00895C86">
              <w:t>focused and includes at least 3 details from the texts I read.</w:t>
            </w:r>
          </w:p>
          <w:p w:rsidR="007F46EC" w:rsidRPr="007F46EC" w:rsidRDefault="007F46EC" w:rsidP="007F46EC">
            <w:pPr>
              <w:spacing w:after="0" w:line="240" w:lineRule="auto"/>
            </w:pPr>
          </w:p>
          <w:p w:rsidR="007F46EC" w:rsidRPr="007F46EC" w:rsidRDefault="007F46EC" w:rsidP="007F46EC">
            <w:pPr>
              <w:spacing w:after="0" w:line="240" w:lineRule="auto"/>
            </w:pPr>
          </w:p>
          <w:p w:rsidR="002C20B9" w:rsidRPr="007F2D24" w:rsidRDefault="00895C86" w:rsidP="007F46EC">
            <w:pPr>
              <w:spacing w:after="0" w:line="240" w:lineRule="auto"/>
            </w:pPr>
            <w:r>
              <w:t xml:space="preserve">I state the </w:t>
            </w:r>
            <w:r w:rsidRPr="00895C86">
              <w:rPr>
                <w:b/>
              </w:rPr>
              <w:t>MAIN IDEA</w:t>
            </w:r>
            <w:r>
              <w:t xml:space="preserve"> and support it with key details from the text.</w:t>
            </w:r>
          </w:p>
          <w:p w:rsidR="003173F2" w:rsidRPr="007F2D24" w:rsidRDefault="003173F2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895C86" w:rsidRDefault="00895C86" w:rsidP="007A2D2A">
            <w:pPr>
              <w:spacing w:after="0" w:line="240" w:lineRule="auto"/>
            </w:pPr>
          </w:p>
          <w:p w:rsidR="00E831BE" w:rsidRDefault="00E831BE" w:rsidP="007A2D2A">
            <w:pPr>
              <w:spacing w:after="0" w:line="240" w:lineRule="auto"/>
            </w:pPr>
            <w:r w:rsidRPr="007F2D24">
              <w:t xml:space="preserve">My writing </w:t>
            </w:r>
            <w:r w:rsidR="007A2D2A">
              <w:t>voice sounds formal. It is clear that I’m trying to inform my audience, and I speak with authority.</w:t>
            </w:r>
          </w:p>
          <w:p w:rsidR="007A2D2A" w:rsidRDefault="007A2D2A" w:rsidP="007A2D2A">
            <w:pPr>
              <w:spacing w:after="0" w:line="240" w:lineRule="auto"/>
            </w:pPr>
          </w:p>
          <w:p w:rsidR="007A2D2A" w:rsidRPr="007F2D24" w:rsidRDefault="007A2D2A" w:rsidP="007A2D2A">
            <w:pPr>
              <w:spacing w:after="0" w:line="240" w:lineRule="auto"/>
            </w:pPr>
            <w:r>
              <w:t>It is clear that I know my stuff and can be trusted as a source because I use many facts and supporting details.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E831BE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E44B87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895C86" w:rsidRDefault="00895C86" w:rsidP="007F2D24">
            <w:pPr>
              <w:spacing w:after="0" w:line="240" w:lineRule="auto"/>
            </w:pPr>
          </w:p>
          <w:p w:rsidR="00415A28" w:rsidRPr="007F2D24" w:rsidRDefault="00E44B87" w:rsidP="007F2D24">
            <w:pPr>
              <w:spacing w:after="0" w:line="240" w:lineRule="auto"/>
            </w:pPr>
            <w:r w:rsidRPr="007F2D24">
              <w:t>My writing unfolds in a compelling way</w:t>
            </w:r>
            <w:r w:rsidR="00415A28" w:rsidRPr="007F2D24">
              <w:t>.</w:t>
            </w:r>
          </w:p>
          <w:p w:rsidR="00415A28" w:rsidRPr="007F2D24" w:rsidRDefault="00415A28" w:rsidP="007F2D24">
            <w:pPr>
              <w:spacing w:after="0" w:line="240" w:lineRule="auto"/>
            </w:pPr>
            <w:bookmarkStart w:id="0" w:name="_GoBack"/>
            <w:bookmarkEnd w:id="0"/>
          </w:p>
          <w:p w:rsidR="00E44B87" w:rsidRPr="007F2D24" w:rsidRDefault="00415A28" w:rsidP="007F2D24">
            <w:pPr>
              <w:spacing w:after="0" w:line="240" w:lineRule="auto"/>
            </w:pPr>
            <w:r w:rsidRPr="007F2D24">
              <w:t>I grab</w:t>
            </w:r>
            <w:r w:rsidR="00E44B87" w:rsidRPr="007F2D24">
              <w:t xml:space="preserve"> the reader’s attention</w:t>
            </w:r>
            <w:r w:rsidRPr="007F2D24">
              <w:t xml:space="preserve"> right from the start, build interest throughout, and end</w:t>
            </w:r>
            <w:r w:rsidR="00E44B87" w:rsidRPr="007F2D24">
              <w:t xml:space="preserve"> in a way that satisfies the reader.</w:t>
            </w:r>
            <w:r w:rsidR="002C20B9" w:rsidRPr="007F2D24">
              <w:t xml:space="preserve"> I use transitions to move readers from one part of the text to another seamlessly.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I add details in just the right places.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</w:tc>
      </w:tr>
      <w:tr w:rsidR="00DA1B8C" w:rsidRPr="007F2D24" w:rsidTr="00F00F1A">
        <w:trPr>
          <w:trHeight w:val="2627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895C86" w:rsidRPr="00895C86" w:rsidRDefault="00895C86" w:rsidP="00895C86">
            <w:pPr>
              <w:spacing w:after="0" w:line="240" w:lineRule="auto"/>
            </w:pPr>
            <w:r w:rsidRPr="00895C86">
              <w:t xml:space="preserve">My </w:t>
            </w:r>
            <w:r w:rsidRPr="00895C86">
              <w:rPr>
                <w:b/>
              </w:rPr>
              <w:t>SUMMARY</w:t>
            </w:r>
            <w:r w:rsidRPr="00895C86">
              <w:t xml:space="preserve"> is </w:t>
            </w:r>
            <w:r>
              <w:t>beginning to have a focus. It includes at least 2</w:t>
            </w:r>
            <w:r w:rsidRPr="00895C86">
              <w:t xml:space="preserve"> details from the texts I read.</w:t>
            </w:r>
          </w:p>
          <w:p w:rsidR="00895C86" w:rsidRPr="00895C86" w:rsidRDefault="00895C86" w:rsidP="00895C86">
            <w:pPr>
              <w:spacing w:after="0" w:line="240" w:lineRule="auto"/>
            </w:pPr>
          </w:p>
          <w:p w:rsidR="00895C86" w:rsidRPr="00895C86" w:rsidRDefault="00895C86" w:rsidP="00895C86">
            <w:pPr>
              <w:spacing w:after="0" w:line="240" w:lineRule="auto"/>
            </w:pPr>
            <w:r w:rsidRPr="00895C86">
              <w:t xml:space="preserve">I state the </w:t>
            </w:r>
            <w:r w:rsidRPr="00895C86">
              <w:rPr>
                <w:b/>
              </w:rPr>
              <w:t>MAIN IDEA</w:t>
            </w:r>
            <w:r w:rsidRPr="00895C86">
              <w:t xml:space="preserve"> </w:t>
            </w:r>
            <w:r>
              <w:t>or key details from the text</w:t>
            </w:r>
            <w:r w:rsidRPr="00895C86">
              <w:t>.</w:t>
            </w:r>
          </w:p>
          <w:p w:rsidR="004A68CE" w:rsidRPr="007F2D24" w:rsidRDefault="004A68CE" w:rsidP="00895C86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F00F1A" w:rsidRDefault="00F00F1A" w:rsidP="007F2D24">
            <w:pPr>
              <w:spacing w:after="0" w:line="240" w:lineRule="auto"/>
            </w:pPr>
          </w:p>
          <w:p w:rsidR="00B141D6" w:rsidRDefault="007A2D2A" w:rsidP="007F2D24">
            <w:pPr>
              <w:spacing w:after="0" w:line="240" w:lineRule="auto"/>
            </w:pPr>
            <w:r>
              <w:t>My voice changes throughout this piece. I am not quite sure how I want it to sound yet.</w:t>
            </w:r>
          </w:p>
          <w:p w:rsidR="007A2D2A" w:rsidRDefault="007A2D2A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share several facts and details.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F00F1A" w:rsidRDefault="00F00F1A" w:rsidP="007F2D24">
            <w:pPr>
              <w:spacing w:after="0" w:line="240" w:lineRule="auto"/>
            </w:pPr>
          </w:p>
          <w:p w:rsidR="00300A3A" w:rsidRPr="007F2D24" w:rsidRDefault="00300A3A" w:rsidP="007F2D24">
            <w:pPr>
              <w:spacing w:after="0" w:line="240" w:lineRule="auto"/>
            </w:pPr>
            <w:r w:rsidRPr="007F2D24">
              <w:t xml:space="preserve">My writing </w:t>
            </w:r>
            <w:r w:rsidR="00415A28" w:rsidRPr="007F2D24">
              <w:t>unfolds in a predictable way.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300A3A" w:rsidRPr="007F2D24" w:rsidRDefault="00415A28" w:rsidP="007F2D24">
            <w:pPr>
              <w:spacing w:after="0" w:line="240" w:lineRule="auto"/>
            </w:pPr>
            <w:r w:rsidRPr="007F2D24">
              <w:t>My writing has a clear beginning, middle, and end.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I may spend too much time focusing on one part of my work</w:t>
            </w:r>
            <w:r w:rsidR="004877C1" w:rsidRPr="007F2D24">
              <w:t>,</w:t>
            </w:r>
            <w:r w:rsidRPr="007F2D24">
              <w:t xml:space="preserve"> or I may rush through others.</w:t>
            </w:r>
          </w:p>
        </w:tc>
      </w:tr>
      <w:tr w:rsidR="00DA1B8C" w:rsidRPr="007F2D24" w:rsidTr="00895C86">
        <w:trPr>
          <w:trHeight w:val="70"/>
        </w:trPr>
        <w:tc>
          <w:tcPr>
            <w:tcW w:w="4848" w:type="dxa"/>
            <w:shd w:val="clear" w:color="auto" w:fill="auto"/>
          </w:tcPr>
          <w:p w:rsidR="00DA1B8C" w:rsidRPr="007F2D24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895C86" w:rsidRPr="00895C86" w:rsidRDefault="00895C86" w:rsidP="00895C86">
            <w:pPr>
              <w:spacing w:after="0" w:line="240" w:lineRule="auto"/>
            </w:pPr>
          </w:p>
          <w:p w:rsidR="00895C86" w:rsidRPr="00895C86" w:rsidRDefault="00895C86" w:rsidP="00895C86">
            <w:pPr>
              <w:spacing w:after="0" w:line="240" w:lineRule="auto"/>
            </w:pPr>
            <w:r w:rsidRPr="00895C86">
              <w:t xml:space="preserve">I’m still figuring out what the main topic and important details should be in my </w:t>
            </w:r>
            <w:r w:rsidRPr="00895C86">
              <w:rPr>
                <w:b/>
              </w:rPr>
              <w:t>SUMMARY.</w:t>
            </w:r>
          </w:p>
          <w:p w:rsidR="00895C86" w:rsidRPr="00895C86" w:rsidRDefault="00895C86" w:rsidP="00895C86">
            <w:pPr>
              <w:spacing w:after="0" w:line="240" w:lineRule="auto"/>
            </w:pPr>
          </w:p>
          <w:p w:rsidR="00895C86" w:rsidRDefault="00895C86" w:rsidP="00895C86">
            <w:pPr>
              <w:spacing w:after="0" w:line="240" w:lineRule="auto"/>
              <w:rPr>
                <w:b/>
              </w:rPr>
            </w:pPr>
            <w:r w:rsidRPr="00895C86">
              <w:t xml:space="preserve">Missing details might make it hard for my reader to learn from my </w:t>
            </w:r>
            <w:r w:rsidRPr="00895C86">
              <w:rPr>
                <w:b/>
              </w:rPr>
              <w:t>SUMMARY.</w:t>
            </w:r>
          </w:p>
          <w:p w:rsidR="00895C86" w:rsidRDefault="00895C86" w:rsidP="00895C86">
            <w:pPr>
              <w:spacing w:after="0" w:line="240" w:lineRule="auto"/>
              <w:rPr>
                <w:b/>
              </w:rPr>
            </w:pPr>
          </w:p>
          <w:p w:rsidR="00E831BE" w:rsidRPr="007F2D24" w:rsidRDefault="00895C86" w:rsidP="00895C86">
            <w:pPr>
              <w:spacing w:after="0" w:line="240" w:lineRule="auto"/>
            </w:pPr>
            <w:r w:rsidRPr="00895C86">
              <w:t>I am uncertain what the</w:t>
            </w:r>
            <w:r>
              <w:rPr>
                <w:b/>
              </w:rPr>
              <w:t xml:space="preserve"> MAIN IDEA </w:t>
            </w:r>
            <w:r w:rsidRPr="00895C86">
              <w:t>or key details are.</w:t>
            </w:r>
          </w:p>
        </w:tc>
        <w:tc>
          <w:tcPr>
            <w:tcW w:w="4848" w:type="dxa"/>
            <w:shd w:val="clear" w:color="auto" w:fill="auto"/>
          </w:tcPr>
          <w:p w:rsidR="00DA1B8C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F00F1A" w:rsidRPr="007F2D24" w:rsidRDefault="00F00F1A" w:rsidP="007F2D24">
            <w:pPr>
              <w:spacing w:after="0" w:line="240" w:lineRule="auto"/>
              <w:rPr>
                <w:b/>
              </w:rPr>
            </w:pPr>
          </w:p>
          <w:p w:rsidR="00E44B87" w:rsidRPr="007F2D24" w:rsidRDefault="00B141D6" w:rsidP="007F2D24">
            <w:pPr>
              <w:spacing w:after="0" w:line="240" w:lineRule="auto"/>
            </w:pPr>
            <w:r w:rsidRPr="007F2D24">
              <w:t xml:space="preserve">I don’t know enough about my own thoughts yet, </w:t>
            </w:r>
            <w:r w:rsidR="00E44B87" w:rsidRPr="007F2D24">
              <w:t>so readers can’t connect to a voice of any kind.</w:t>
            </w:r>
          </w:p>
          <w:p w:rsidR="00E44B87" w:rsidRDefault="00E44B87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need to use facts and details from my reading in order to sound like an authority.</w:t>
            </w:r>
          </w:p>
        </w:tc>
        <w:tc>
          <w:tcPr>
            <w:tcW w:w="4848" w:type="dxa"/>
            <w:shd w:val="clear" w:color="auto" w:fill="auto"/>
          </w:tcPr>
          <w:p w:rsidR="00DA1B8C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F00F1A" w:rsidRPr="007F2D24" w:rsidRDefault="00F00F1A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  <w:r w:rsidRPr="007F2D24">
              <w:t>My writing lacks organization. It’s confusing.</w:t>
            </w:r>
          </w:p>
          <w:p w:rsidR="00415A28" w:rsidRPr="007F2D24" w:rsidRDefault="00415A28" w:rsidP="007F2D24">
            <w:pPr>
              <w:spacing w:after="0" w:line="240" w:lineRule="auto"/>
            </w:pPr>
          </w:p>
          <w:p w:rsidR="00415A28" w:rsidRPr="007F2D24" w:rsidRDefault="00415A28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>My writing may be jumbled</w:t>
            </w:r>
            <w:r w:rsidR="007A2D2A">
              <w:t xml:space="preserve">, </w:t>
            </w:r>
            <w:r w:rsidRPr="007F2D24">
              <w:t>rushed</w:t>
            </w:r>
            <w:proofErr w:type="gramStart"/>
            <w:r w:rsidR="007A2D2A">
              <w:t xml:space="preserve">, </w:t>
            </w:r>
            <w:r w:rsidRPr="007F2D24">
              <w:t xml:space="preserve"> or</w:t>
            </w:r>
            <w:proofErr w:type="gramEnd"/>
            <w:r w:rsidRPr="007F2D24">
              <w:t xml:space="preserve"> missing</w:t>
            </w:r>
            <w:r w:rsidR="007A2D2A">
              <w:t xml:space="preserve"> important details</w:t>
            </w:r>
            <w:r w:rsidRPr="007F2D24">
              <w:t>.</w:t>
            </w:r>
          </w:p>
          <w:p w:rsidR="004877C1" w:rsidRPr="007F2D24" w:rsidRDefault="004877C1" w:rsidP="007A2D2A">
            <w:pPr>
              <w:spacing w:after="0" w:line="240" w:lineRule="auto"/>
            </w:pP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My writing includes </w:t>
            </w:r>
            <w:r w:rsidR="00955536" w:rsidRPr="007F2D24">
              <w:t xml:space="preserve">rich, </w:t>
            </w:r>
            <w:r w:rsidRPr="007F2D24">
              <w:t>precise words.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A2D2A">
            <w:pPr>
              <w:spacing w:after="0" w:line="240" w:lineRule="auto"/>
            </w:pPr>
            <w:r w:rsidRPr="007F2D24">
              <w:t xml:space="preserve">The words that I choose help me to </w:t>
            </w:r>
            <w:r w:rsidR="007A2D2A">
              <w:t xml:space="preserve">create a strong, formal </w:t>
            </w:r>
            <w:r w:rsidRPr="007F2D24">
              <w:t>voice for my piece and enhance organization and sentence fluency.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955536" w:rsidRPr="007F2D24" w:rsidRDefault="002E4517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Default="001F34BC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7A2D2A" w:rsidP="007F2D24">
            <w:pPr>
              <w:spacing w:after="0" w:line="240" w:lineRule="auto"/>
            </w:pPr>
            <w:r>
              <w:t>Some of the words that I choose are helping create a formal voice for my piece.</w:t>
            </w:r>
            <w:r w:rsidR="0095553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F34BC" w:rsidRPr="007F2D24" w:rsidRDefault="004877C1" w:rsidP="007F2D24">
            <w:pPr>
              <w:spacing w:after="0" w:line="240" w:lineRule="auto"/>
            </w:pPr>
            <w:r w:rsidRPr="007F2D24">
              <w:t xml:space="preserve">My writing </w:t>
            </w:r>
            <w:r w:rsidR="001F34BC" w:rsidRPr="007F2D24">
              <w:t>is predictable. When I read it aloud, it sounds like a report.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2E4517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5103B1" w:rsidRPr="007F2D24" w:rsidRDefault="005103B1" w:rsidP="005103B1">
            <w:pPr>
              <w:spacing w:after="0" w:line="240" w:lineRule="auto"/>
            </w:pPr>
            <w:r>
              <w:t>I need to choose words that will help me create a formal voice.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2E4517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7F46EC" w:rsidRDefault="007F46EC" w:rsidP="001F34BC">
      <w:pPr>
        <w:spacing w:after="0"/>
        <w:rPr>
          <w:b/>
        </w:rPr>
      </w:pPr>
    </w:p>
    <w:p w:rsidR="007F46EC" w:rsidRPr="001F34BC" w:rsidRDefault="007F46EC" w:rsidP="001F34BC">
      <w:pPr>
        <w:spacing w:after="0"/>
        <w:rPr>
          <w:b/>
        </w:rPr>
      </w:pPr>
    </w:p>
    <w:sectPr w:rsidR="007F46EC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97" w:rsidRDefault="00490097" w:rsidP="001F34BC">
      <w:pPr>
        <w:spacing w:after="0" w:line="240" w:lineRule="auto"/>
      </w:pPr>
      <w:r>
        <w:separator/>
      </w:r>
    </w:p>
  </w:endnote>
  <w:endnote w:type="continuationSeparator" w:id="0">
    <w:p w:rsidR="00490097" w:rsidRDefault="00490097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97" w:rsidRDefault="00490097" w:rsidP="001F34BC">
      <w:pPr>
        <w:spacing w:after="0" w:line="240" w:lineRule="auto"/>
      </w:pPr>
      <w:r>
        <w:separator/>
      </w:r>
    </w:p>
  </w:footnote>
  <w:footnote w:type="continuationSeparator" w:id="0">
    <w:p w:rsidR="00490097" w:rsidRDefault="00490097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E6" w:rsidRDefault="00011EE6">
    <w:pPr>
      <w:pStyle w:val="Header"/>
    </w:pPr>
    <w:r>
      <w:t>DOCUMENT T-R</w:t>
    </w:r>
  </w:p>
  <w:p w:rsidR="000E0094" w:rsidRDefault="000E0094">
    <w:pPr>
      <w:pStyle w:val="Header"/>
    </w:pPr>
    <w:r>
      <w:t>CCLS: W.4.4, RI.4.2, RI.4.9</w:t>
    </w:r>
  </w:p>
  <w:p w:rsidR="00011EE6" w:rsidRDefault="00011E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11EE6"/>
    <w:rsid w:val="000772B8"/>
    <w:rsid w:val="000E0094"/>
    <w:rsid w:val="001F34BC"/>
    <w:rsid w:val="002A514A"/>
    <w:rsid w:val="002C20B9"/>
    <w:rsid w:val="002E4517"/>
    <w:rsid w:val="00300A3A"/>
    <w:rsid w:val="003173F2"/>
    <w:rsid w:val="00415A28"/>
    <w:rsid w:val="00444152"/>
    <w:rsid w:val="004877C1"/>
    <w:rsid w:val="00490097"/>
    <w:rsid w:val="004A04F1"/>
    <w:rsid w:val="004A68CE"/>
    <w:rsid w:val="004B2A98"/>
    <w:rsid w:val="005103B1"/>
    <w:rsid w:val="00530CA8"/>
    <w:rsid w:val="00571864"/>
    <w:rsid w:val="005E4E45"/>
    <w:rsid w:val="006F5D67"/>
    <w:rsid w:val="007A2D2A"/>
    <w:rsid w:val="007F2D24"/>
    <w:rsid w:val="007F46EC"/>
    <w:rsid w:val="00807088"/>
    <w:rsid w:val="008521C3"/>
    <w:rsid w:val="00895C86"/>
    <w:rsid w:val="008C0ABA"/>
    <w:rsid w:val="009129B5"/>
    <w:rsid w:val="00955536"/>
    <w:rsid w:val="00B141D6"/>
    <w:rsid w:val="00BA7466"/>
    <w:rsid w:val="00C93D91"/>
    <w:rsid w:val="00DA1B8C"/>
    <w:rsid w:val="00DE67F3"/>
    <w:rsid w:val="00E00951"/>
    <w:rsid w:val="00E44B87"/>
    <w:rsid w:val="00E831BE"/>
    <w:rsid w:val="00F0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1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37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8</cp:revision>
  <cp:lastPrinted>2012-06-17T12:15:00Z</cp:lastPrinted>
  <dcterms:created xsi:type="dcterms:W3CDTF">2012-06-07T22:27:00Z</dcterms:created>
  <dcterms:modified xsi:type="dcterms:W3CDTF">2012-06-17T12:15:00Z</dcterms:modified>
</cp:coreProperties>
</file>